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0"/>
              <w14:checkedState w14:val="2611" w14:font="Segoe UI Symbol"/>
              <w14:uncheckedState w14:val="2610" w14:font="MS Gothic"/>
            </w14:checkbox>
          </w:sdtPr>
          <w:sdtEndPr/>
          <w:sdtContent>
            <w:tc>
              <w:tcPr>
                <w:tcW w:w="1836" w:type="dxa"/>
                <w:vAlign w:val="center"/>
              </w:tcPr>
              <w:p w14:paraId="631257A1" w14:textId="74EBB308" w:rsidR="00065B63" w:rsidRPr="00065B63" w:rsidRDefault="008B38E5" w:rsidP="00F0618C">
                <w:pPr>
                  <w:jc w:val="center"/>
                  <w:rPr>
                    <w:rFonts w:ascii="Times New Roman" w:hAnsi="Times New Roman" w:cs="Times New Roman"/>
                  </w:rPr>
                </w:pPr>
                <w:r>
                  <w:rPr>
                    <w:rFonts w:ascii="MS Gothic" w:eastAsia="MS Gothic" w:hAnsi="MS Gothic" w:cs="Times New Roman" w:hint="eastAsia"/>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9A72BA"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464F5606" w:rsidR="00065B63" w:rsidRDefault="000B5AE1"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6C1B030D" w:rsidR="00065B63" w:rsidRDefault="000B5AE1"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0"/>
                <w14:checkedState w14:val="2611" w14:font="Segoe UI Symbol"/>
                <w14:uncheckedState w14:val="2610" w14:font="MS Gothic"/>
              </w14:checkbox>
            </w:sdtPr>
            <w:sdtEndPr/>
            <w:sdtContent>
              <w:p w14:paraId="631257BC" w14:textId="267A29EB" w:rsidR="00065B63" w:rsidRDefault="00471D67"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277336911"/>
              <w14:checkbox>
                <w14:checked w14:val="0"/>
                <w14:checkedState w14:val="2611" w14:font="Segoe UI Symbol"/>
                <w14:uncheckedState w14:val="2610" w14:font="MS Gothic"/>
              </w14:checkbox>
            </w:sdtPr>
            <w:sdtEndPr/>
            <w:sdtContent>
              <w:p w14:paraId="631257BD" w14:textId="18634845" w:rsidR="00F0618C" w:rsidRDefault="00471D67" w:rsidP="00065B63">
                <w:pPr>
                  <w:jc w:val="center"/>
                  <w:rPr>
                    <w:rFonts w:ascii="MS Gothic" w:eastAsia="MS Gothic" w:hAnsi="MS Gothic" w:cs="Times New Roman"/>
                    <w:sz w:val="24"/>
                    <w:szCs w:val="24"/>
                  </w:rPr>
                </w:pPr>
                <w:r>
                  <w:rPr>
                    <w:rFonts w:ascii="MS Gothic" w:eastAsia="MS Gothic" w:hAnsi="MS Gothic" w:cs="Times New Roman" w:hint="eastAsia"/>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63FB4F29" w:rsidR="00F0618C" w:rsidRDefault="0085104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1"/>
              <w14:checkedState w14:val="2611" w14:font="Segoe UI Symbol"/>
              <w14:uncheckedState w14:val="2610" w14:font="MS Gothic"/>
            </w14:checkbox>
          </w:sdtPr>
          <w:sdtEndPr/>
          <w:sdtContent>
            <w:tc>
              <w:tcPr>
                <w:tcW w:w="1836" w:type="dxa"/>
                <w:vAlign w:val="center"/>
              </w:tcPr>
              <w:p w14:paraId="631257DA" w14:textId="2D13A66B" w:rsidR="00F0618C" w:rsidRDefault="00561ED5"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1"/>
              <w14:checkedState w14:val="2611" w14:font="Segoe UI Symbol"/>
              <w14:uncheckedState w14:val="2610" w14:font="MS Gothic"/>
            </w14:checkbox>
          </w:sdtPr>
          <w:sdtEndPr/>
          <w:sdtContent>
            <w:tc>
              <w:tcPr>
                <w:tcW w:w="1836" w:type="dxa"/>
                <w:vAlign w:val="center"/>
              </w:tcPr>
              <w:p w14:paraId="4E3E435E" w14:textId="6B7EC0F9" w:rsidR="00687256" w:rsidRDefault="00561ED5"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B5AE1"/>
    <w:rsid w:val="000C03C7"/>
    <w:rsid w:val="000C38BD"/>
    <w:rsid w:val="000D0B09"/>
    <w:rsid w:val="000D13DB"/>
    <w:rsid w:val="000D2787"/>
    <w:rsid w:val="000D2AB2"/>
    <w:rsid w:val="000D492A"/>
    <w:rsid w:val="000D5BBF"/>
    <w:rsid w:val="000D7D56"/>
    <w:rsid w:val="000E10F7"/>
    <w:rsid w:val="000E1991"/>
    <w:rsid w:val="000E4AF9"/>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C5015"/>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0D10"/>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1D67"/>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1ED5"/>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97263"/>
    <w:rsid w:val="006A1DDB"/>
    <w:rsid w:val="006A69B1"/>
    <w:rsid w:val="006A736D"/>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09EE"/>
    <w:rsid w:val="007D1098"/>
    <w:rsid w:val="007D2893"/>
    <w:rsid w:val="007D4DA5"/>
    <w:rsid w:val="007D7647"/>
    <w:rsid w:val="007E23F6"/>
    <w:rsid w:val="007E2A8B"/>
    <w:rsid w:val="007E323F"/>
    <w:rsid w:val="007E60D7"/>
    <w:rsid w:val="007F020D"/>
    <w:rsid w:val="007F2134"/>
    <w:rsid w:val="007F24B7"/>
    <w:rsid w:val="007F28AB"/>
    <w:rsid w:val="00804D38"/>
    <w:rsid w:val="00806C7C"/>
    <w:rsid w:val="008123A2"/>
    <w:rsid w:val="00815A2E"/>
    <w:rsid w:val="00815D6A"/>
    <w:rsid w:val="00816426"/>
    <w:rsid w:val="00816782"/>
    <w:rsid w:val="00824DA8"/>
    <w:rsid w:val="0082675B"/>
    <w:rsid w:val="0082749C"/>
    <w:rsid w:val="008347A3"/>
    <w:rsid w:val="00836FAD"/>
    <w:rsid w:val="008407AC"/>
    <w:rsid w:val="00845C69"/>
    <w:rsid w:val="00846F30"/>
    <w:rsid w:val="0085104C"/>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97441"/>
    <w:rsid w:val="008A452A"/>
    <w:rsid w:val="008A6FBD"/>
    <w:rsid w:val="008B08EC"/>
    <w:rsid w:val="008B1BA1"/>
    <w:rsid w:val="008B38E5"/>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2BA"/>
    <w:rsid w:val="009A7C16"/>
    <w:rsid w:val="009B05A8"/>
    <w:rsid w:val="009B0ED0"/>
    <w:rsid w:val="009B48AC"/>
    <w:rsid w:val="009B4C0B"/>
    <w:rsid w:val="009B4D81"/>
    <w:rsid w:val="009B506A"/>
    <w:rsid w:val="009B5795"/>
    <w:rsid w:val="009B58CC"/>
    <w:rsid w:val="009C09F2"/>
    <w:rsid w:val="009C0FFB"/>
    <w:rsid w:val="009C1107"/>
    <w:rsid w:val="009C2BAE"/>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28CC"/>
    <w:rsid w:val="00E32D2F"/>
    <w:rsid w:val="00E4129C"/>
    <w:rsid w:val="00E4263C"/>
    <w:rsid w:val="00E427DE"/>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584F"/>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17CF3"/>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3622"/>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1</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2025-08-08T10:15:00Z</dcterms:created>
  <dcterms:modified xsi:type="dcterms:W3CDTF">2025-08-08T10:15:00Z</dcterms:modified>
</cp:coreProperties>
</file>